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62F" w:rsidRDefault="0043262F" w:rsidP="0043262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BARBOUR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43262F" w:rsidRDefault="0043262F" w:rsidP="0043262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Chaplain.</w:t>
      </w:r>
    </w:p>
    <w:p w:rsidR="0043262F" w:rsidRDefault="0043262F" w:rsidP="0043262F">
      <w:pPr>
        <w:rPr>
          <w:rFonts w:ascii="Times New Roman" w:hAnsi="Times New Roman" w:cs="Times New Roman"/>
        </w:rPr>
      </w:pPr>
    </w:p>
    <w:p w:rsidR="0043262F" w:rsidRDefault="0043262F" w:rsidP="0043262F">
      <w:pPr>
        <w:rPr>
          <w:rFonts w:ascii="Times New Roman" w:hAnsi="Times New Roman" w:cs="Times New Roman"/>
        </w:rPr>
      </w:pPr>
    </w:p>
    <w:p w:rsidR="0043262F" w:rsidRDefault="0043262F" w:rsidP="0043262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 made a plaint of debt against an unknown man from </w:t>
      </w:r>
      <w:proofErr w:type="spellStart"/>
      <w:r>
        <w:rPr>
          <w:rFonts w:ascii="Times New Roman" w:hAnsi="Times New Roman" w:cs="Times New Roman"/>
        </w:rPr>
        <w:t>Barmer</w:t>
      </w:r>
      <w:proofErr w:type="spellEnd"/>
      <w:r>
        <w:rPr>
          <w:rFonts w:ascii="Times New Roman" w:hAnsi="Times New Roman" w:cs="Times New Roman"/>
        </w:rPr>
        <w:t>, Norfolk.</w:t>
      </w:r>
    </w:p>
    <w:p w:rsidR="0043262F" w:rsidRDefault="0043262F" w:rsidP="0043262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(http://aalt.law.uh.edu/Indices/CP40Indices/CP40no883Pl.htm)</w:t>
      </w:r>
    </w:p>
    <w:p w:rsidR="0043262F" w:rsidRDefault="0043262F" w:rsidP="0043262F">
      <w:pPr>
        <w:rPr>
          <w:rFonts w:ascii="Times New Roman" w:hAnsi="Times New Roman" w:cs="Times New Roman"/>
        </w:rPr>
      </w:pPr>
    </w:p>
    <w:p w:rsidR="0043262F" w:rsidRDefault="0043262F" w:rsidP="0043262F">
      <w:pPr>
        <w:rPr>
          <w:rFonts w:ascii="Times New Roman" w:hAnsi="Times New Roman" w:cs="Times New Roman"/>
        </w:rPr>
      </w:pPr>
    </w:p>
    <w:p w:rsidR="0043262F" w:rsidRDefault="0043262F" w:rsidP="0043262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January 2017</w:t>
      </w:r>
    </w:p>
    <w:p w:rsidR="006B2F86" w:rsidRPr="00E71FC3" w:rsidRDefault="0043262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262F" w:rsidRDefault="0043262F" w:rsidP="00E71FC3">
      <w:r>
        <w:separator/>
      </w:r>
    </w:p>
  </w:endnote>
  <w:endnote w:type="continuationSeparator" w:id="0">
    <w:p w:rsidR="0043262F" w:rsidRDefault="0043262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262F" w:rsidRDefault="0043262F" w:rsidP="00E71FC3">
      <w:r>
        <w:separator/>
      </w:r>
    </w:p>
  </w:footnote>
  <w:footnote w:type="continuationSeparator" w:id="0">
    <w:p w:rsidR="0043262F" w:rsidRDefault="0043262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62F"/>
    <w:rsid w:val="001A7C09"/>
    <w:rsid w:val="0043262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3A7B8A-DE3A-461A-91C0-C05399F80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3262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2017-01-26T20:14:00Z</dcterms:created>
  <dcterms:modified xsi:type="dcterms:W3CDTF">2017-01-26T20:14:00Z</dcterms:modified>
</cp:coreProperties>
</file>